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012D6" w:rsidRPr="009012D6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9012D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Ψηφιακός Εργαστηριακός Ζυγός</w:t>
            </w:r>
            <w:bookmarkEnd w:id="0"/>
          </w:p>
        </w:tc>
      </w:tr>
      <w:tr w:rsidR="009012D6" w:rsidRPr="009012D6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012D6" w:rsidRPr="009012D6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012D6" w:rsidRPr="009012D6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12D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012D6" w:rsidRPr="009012D6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Ακρίβεια ζύγισης 0,01g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012D6" w:rsidRPr="009012D6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Χωρητικότητα ζύγισης 3kg τουλάχιστον </w:t>
            </w:r>
          </w:p>
        </w:tc>
        <w:tc>
          <w:tcPr>
            <w:tcW w:w="1080" w:type="dxa"/>
            <w:shd w:val="clear" w:color="auto" w:fill="auto"/>
          </w:tcPr>
          <w:p w:rsidR="009012D6" w:rsidRPr="009012D6" w:rsidRDefault="009012D6" w:rsidP="009012D6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9012D6" w:rsidRPr="009012D6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Ανοξείδωτη πλατφόρμα ζύγισης</w:t>
            </w:r>
          </w:p>
        </w:tc>
        <w:tc>
          <w:tcPr>
            <w:tcW w:w="1080" w:type="dxa"/>
            <w:shd w:val="clear" w:color="auto" w:fill="auto"/>
          </w:tcPr>
          <w:p w:rsidR="009012D6" w:rsidRPr="009012D6" w:rsidRDefault="009012D6" w:rsidP="009012D6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012D6" w:rsidRPr="009012D6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Φορητός με χρήση μπαταριών 4 AA και με καλώδιο σύνδεσης σε πρίζα 110-230 V / 50-60 </w:t>
            </w:r>
            <w:proofErr w:type="spellStart"/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Hz</w:t>
            </w:r>
            <w:proofErr w:type="spellEnd"/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.   </w:t>
            </w:r>
          </w:p>
        </w:tc>
        <w:tc>
          <w:tcPr>
            <w:tcW w:w="1080" w:type="dxa"/>
            <w:shd w:val="clear" w:color="auto" w:fill="auto"/>
          </w:tcPr>
          <w:p w:rsidR="009012D6" w:rsidRPr="009012D6" w:rsidRDefault="009012D6" w:rsidP="009012D6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012D6" w:rsidRPr="009012D6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 τουλάχιστον 2 χρόνια εγγύηση</w:t>
            </w:r>
          </w:p>
        </w:tc>
        <w:tc>
          <w:tcPr>
            <w:tcW w:w="1080" w:type="dxa"/>
            <w:shd w:val="clear" w:color="auto" w:fill="auto"/>
          </w:tcPr>
          <w:p w:rsidR="009012D6" w:rsidRPr="009012D6" w:rsidRDefault="009012D6" w:rsidP="009012D6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012D6" w:rsidRPr="009012D6" w:rsidRDefault="009012D6" w:rsidP="009012D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012D6" w:rsidRPr="009012D6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012D6" w:rsidRPr="009012D6" w:rsidRDefault="009012D6" w:rsidP="009012D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012D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D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012D6" w:rsidRPr="009012D6" w:rsidRDefault="009012D6" w:rsidP="009012D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012D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012D6" w:rsidRDefault="00B43CAA" w:rsidP="009012D6"/>
    <w:sectPr w:rsidR="00B43CAA" w:rsidRPr="009012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9012D6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68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2025-12-01T11:03:00Z</dcterms:created>
  <dcterms:modified xsi:type="dcterms:W3CDTF">2025-12-01T11:03:00Z</dcterms:modified>
</cp:coreProperties>
</file>